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ook w:val="00A0"/>
      </w:tblPr>
      <w:tblGrid>
        <w:gridCol w:w="10491"/>
      </w:tblGrid>
      <w:tr w:rsidR="00684AFB" w:rsidRPr="00B942A5" w:rsidTr="00B942A5">
        <w:tc>
          <w:tcPr>
            <w:tcW w:w="10491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154F74"/>
          </w:tcPr>
          <w:p w:rsidR="00684AFB" w:rsidRPr="00B942A5" w:rsidRDefault="00684AFB" w:rsidP="00B942A5">
            <w:pPr>
              <w:spacing w:after="0" w:line="240" w:lineRule="auto"/>
              <w:ind w:left="142" w:hanging="142"/>
              <w:jc w:val="center"/>
              <w:rPr>
                <w:rFonts w:ascii="Trebuchet MS" w:hAnsi="Trebuchet MS"/>
                <w:b/>
                <w:color w:val="FFFFFF"/>
                <w:sz w:val="28"/>
              </w:rPr>
            </w:pPr>
            <w:r w:rsidRPr="00B942A5">
              <w:rPr>
                <w:rFonts w:ascii="Trebuchet MS" w:hAnsi="Trebuchet MS"/>
                <w:b/>
                <w:color w:val="FFFFFF"/>
                <w:sz w:val="28"/>
              </w:rPr>
              <w:t>EXPLORAÇÃO</w:t>
            </w:r>
          </w:p>
        </w:tc>
      </w:tr>
    </w:tbl>
    <w:p w:rsidR="00684AFB" w:rsidRPr="00C17C04" w:rsidRDefault="00684AFB" w:rsidP="00851D32">
      <w:pPr>
        <w:spacing w:after="0"/>
        <w:rPr>
          <w:sz w:val="4"/>
          <w:szCs w:val="4"/>
        </w:rPr>
      </w:pPr>
    </w:p>
    <w:tbl>
      <w:tblPr>
        <w:tblW w:w="10491" w:type="dxa"/>
        <w:tblInd w:w="-885" w:type="dxa"/>
        <w:tblBorders>
          <w:top w:val="single" w:sz="4" w:space="0" w:color="1F497D"/>
          <w:left w:val="single" w:sz="4" w:space="0" w:color="1F497D"/>
          <w:bottom w:val="single" w:sz="4" w:space="0" w:color="1F497D"/>
          <w:right w:val="single" w:sz="4" w:space="0" w:color="1F497D"/>
        </w:tblBorders>
        <w:tblLook w:val="00A0"/>
      </w:tblPr>
      <w:tblGrid>
        <w:gridCol w:w="10491"/>
      </w:tblGrid>
      <w:tr w:rsidR="00684AFB" w:rsidRPr="00B942A5" w:rsidTr="00B942A5">
        <w:tc>
          <w:tcPr>
            <w:tcW w:w="10491" w:type="dxa"/>
            <w:tcBorders>
              <w:top w:val="single" w:sz="4" w:space="0" w:color="1F497D"/>
            </w:tcBorders>
            <w:shd w:val="clear" w:color="auto" w:fill="B8CCE4"/>
          </w:tcPr>
          <w:p w:rsidR="00684AFB" w:rsidRPr="00B942A5" w:rsidRDefault="00684AFB" w:rsidP="00B942A5">
            <w:pPr>
              <w:spacing w:after="0" w:line="240" w:lineRule="auto"/>
              <w:rPr>
                <w:b/>
              </w:rPr>
            </w:pPr>
            <w:r w:rsidRPr="00B942A5">
              <w:rPr>
                <w:b/>
              </w:rPr>
              <w:t xml:space="preserve">Elementos identificativos da empresa </w:t>
            </w:r>
          </w:p>
        </w:tc>
      </w:tr>
      <w:tr w:rsidR="00684AFB" w:rsidRPr="00B942A5" w:rsidTr="00B942A5">
        <w:tc>
          <w:tcPr>
            <w:tcW w:w="10491" w:type="dxa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Entidade exploradora:         Nome coletivo  </w:t>
            </w:r>
            <w:r w:rsidRPr="00B942A5">
              <w:sym w:font="Wingdings 2" w:char="F0A3"/>
            </w:r>
            <w:r w:rsidRPr="00B942A5">
              <w:t xml:space="preserve">           Nome individual  </w:t>
            </w:r>
            <w:r w:rsidRPr="00B942A5">
              <w:sym w:font="Wingdings 2" w:char="F0A3"/>
            </w:r>
          </w:p>
        </w:tc>
      </w:tr>
      <w:tr w:rsidR="00684AFB" w:rsidRPr="00B942A5" w:rsidTr="00B942A5">
        <w:tc>
          <w:tcPr>
            <w:tcW w:w="10491" w:type="dxa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>Nome:________________________________________________________________________________________</w:t>
            </w:r>
          </w:p>
        </w:tc>
      </w:tr>
      <w:tr w:rsidR="00684AFB" w:rsidRPr="00B942A5" w:rsidTr="00B942A5">
        <w:tc>
          <w:tcPr>
            <w:tcW w:w="10491" w:type="dxa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>Morada  da sede: _______________________________________________________________________________</w:t>
            </w:r>
          </w:p>
        </w:tc>
      </w:tr>
      <w:tr w:rsidR="00684AFB" w:rsidRPr="00B942A5" w:rsidTr="00B942A5">
        <w:tc>
          <w:tcPr>
            <w:tcW w:w="10491" w:type="dxa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>Localidade: _________________ Código Postal: _|_|_|_|-_|_|_| __________________ NIF: _|_|_|_|_|_|_|_|_|</w:t>
            </w:r>
          </w:p>
        </w:tc>
      </w:tr>
      <w:tr w:rsidR="00684AFB" w:rsidRPr="00B942A5" w:rsidTr="00B942A5">
        <w:tc>
          <w:tcPr>
            <w:tcW w:w="10491" w:type="dxa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>Telefone: _|_|_|_|_|_|_|_|_| Fax: _|_|_|_|_|_|_|_|_| E-mail: ________________________________________</w:t>
            </w:r>
          </w:p>
        </w:tc>
      </w:tr>
      <w:tr w:rsidR="00684AFB" w:rsidRPr="00B942A5" w:rsidTr="00B942A5">
        <w:tc>
          <w:tcPr>
            <w:tcW w:w="10491" w:type="dxa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>Pessoa de contacto: _________________________________________________ Telemóvel: _|_|_|_|_|_|_|_|_|</w:t>
            </w:r>
          </w:p>
        </w:tc>
      </w:tr>
      <w:tr w:rsidR="00684AFB" w:rsidRPr="00B942A5" w:rsidTr="00B942A5">
        <w:tc>
          <w:tcPr>
            <w:tcW w:w="10491" w:type="dxa"/>
            <w:tcBorders>
              <w:bottom w:val="single" w:sz="4" w:space="0" w:color="1F497D"/>
            </w:tcBorders>
          </w:tcPr>
          <w:p w:rsidR="00684AFB" w:rsidRPr="00B942A5" w:rsidRDefault="00684AFB" w:rsidP="00B942A5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684AFB" w:rsidRPr="00D51164" w:rsidRDefault="00684AFB" w:rsidP="00BE141F">
      <w:pPr>
        <w:spacing w:after="0"/>
        <w:rPr>
          <w:sz w:val="16"/>
          <w:szCs w:val="16"/>
        </w:rPr>
      </w:pPr>
    </w:p>
    <w:tbl>
      <w:tblPr>
        <w:tblW w:w="10491" w:type="dxa"/>
        <w:tblInd w:w="-885" w:type="dxa"/>
        <w:tblLook w:val="00A0"/>
      </w:tblPr>
      <w:tblGrid>
        <w:gridCol w:w="10491"/>
      </w:tblGrid>
      <w:tr w:rsidR="00684AFB" w:rsidRPr="00B942A5" w:rsidTr="00B942A5">
        <w:tc>
          <w:tcPr>
            <w:tcW w:w="10491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154F74"/>
          </w:tcPr>
          <w:p w:rsidR="00684AFB" w:rsidRPr="00B942A5" w:rsidRDefault="00684AFB" w:rsidP="00B942A5">
            <w:pPr>
              <w:spacing w:after="0" w:line="240" w:lineRule="auto"/>
              <w:ind w:left="142" w:hanging="142"/>
              <w:jc w:val="center"/>
              <w:rPr>
                <w:rFonts w:ascii="Trebuchet MS" w:hAnsi="Trebuchet MS"/>
                <w:b/>
                <w:color w:val="FFFFFF"/>
                <w:sz w:val="28"/>
              </w:rPr>
            </w:pPr>
            <w:r w:rsidRPr="00B942A5">
              <w:rPr>
                <w:rFonts w:ascii="Trebuchet MS" w:hAnsi="Trebuchet MS"/>
                <w:b/>
                <w:color w:val="FFFFFF"/>
                <w:sz w:val="28"/>
              </w:rPr>
              <w:t>TIPOLOGIA/CAPACIDADE</w:t>
            </w:r>
          </w:p>
        </w:tc>
      </w:tr>
    </w:tbl>
    <w:p w:rsidR="00684AFB" w:rsidRPr="00C17C04" w:rsidRDefault="00684AFB" w:rsidP="00B35D7E">
      <w:pPr>
        <w:spacing w:after="0"/>
        <w:rPr>
          <w:sz w:val="4"/>
          <w:szCs w:val="4"/>
        </w:rPr>
      </w:pPr>
    </w:p>
    <w:tbl>
      <w:tblPr>
        <w:tblW w:w="17485" w:type="dxa"/>
        <w:tblInd w:w="-885" w:type="dxa"/>
        <w:tblBorders>
          <w:top w:val="single" w:sz="4" w:space="0" w:color="1F497D"/>
          <w:left w:val="single" w:sz="4" w:space="0" w:color="1F497D"/>
          <w:bottom w:val="single" w:sz="4" w:space="0" w:color="1F497D"/>
          <w:right w:val="single" w:sz="4" w:space="0" w:color="1F497D"/>
        </w:tblBorders>
        <w:tblLook w:val="00A0"/>
      </w:tblPr>
      <w:tblGrid>
        <w:gridCol w:w="1748"/>
        <w:gridCol w:w="1749"/>
        <w:gridCol w:w="1750"/>
        <w:gridCol w:w="1747"/>
        <w:gridCol w:w="1748"/>
        <w:gridCol w:w="1749"/>
        <w:gridCol w:w="3497"/>
        <w:gridCol w:w="3497"/>
      </w:tblGrid>
      <w:tr w:rsidR="00684AFB" w:rsidRPr="00B942A5" w:rsidTr="00B942A5">
        <w:trPr>
          <w:gridAfter w:val="2"/>
          <w:wAfter w:w="6994" w:type="dxa"/>
        </w:trPr>
        <w:tc>
          <w:tcPr>
            <w:tcW w:w="10491" w:type="dxa"/>
            <w:gridSpan w:val="6"/>
            <w:tcBorders>
              <w:top w:val="single" w:sz="4" w:space="0" w:color="1F497D"/>
            </w:tcBorders>
            <w:shd w:val="clear" w:color="auto" w:fill="B8CCE4"/>
          </w:tcPr>
          <w:p w:rsidR="00684AFB" w:rsidRPr="00B942A5" w:rsidRDefault="00684AFB" w:rsidP="00B942A5">
            <w:pPr>
              <w:spacing w:after="0" w:line="240" w:lineRule="auto"/>
              <w:rPr>
                <w:b/>
              </w:rPr>
            </w:pPr>
            <w:r w:rsidRPr="00B942A5">
              <w:rPr>
                <w:b/>
              </w:rPr>
              <w:t>Alojamento</w:t>
            </w:r>
          </w:p>
        </w:tc>
      </w:tr>
      <w:tr w:rsidR="00684AFB" w:rsidRPr="00B942A5" w:rsidTr="00B942A5">
        <w:trPr>
          <w:gridAfter w:val="2"/>
          <w:wAfter w:w="6994" w:type="dxa"/>
        </w:trPr>
        <w:tc>
          <w:tcPr>
            <w:tcW w:w="3497" w:type="dxa"/>
            <w:gridSpan w:val="2"/>
            <w:tcBorders>
              <w:right w:val="single" w:sz="4" w:space="0" w:color="FFFFFF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Hotel </w:t>
            </w:r>
            <w:r w:rsidRPr="00B942A5">
              <w:sym w:font="Wingdings 2" w:char="F0A3"/>
            </w:r>
          </w:p>
        </w:tc>
        <w:tc>
          <w:tcPr>
            <w:tcW w:w="3497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Hotel-apartamento </w:t>
            </w:r>
            <w:r w:rsidRPr="00B942A5">
              <w:sym w:font="Wingdings 2" w:char="F0A3"/>
            </w:r>
          </w:p>
        </w:tc>
        <w:tc>
          <w:tcPr>
            <w:tcW w:w="3497" w:type="dxa"/>
            <w:gridSpan w:val="2"/>
            <w:tcBorders>
              <w:left w:val="single" w:sz="4" w:space="0" w:color="FFFFFF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Aldeamento </w:t>
            </w:r>
            <w:r w:rsidRPr="00B942A5">
              <w:sym w:font="Wingdings 2" w:char="F0A3"/>
            </w:r>
          </w:p>
        </w:tc>
      </w:tr>
      <w:tr w:rsidR="00684AFB" w:rsidRPr="00B942A5" w:rsidTr="00B942A5">
        <w:trPr>
          <w:gridAfter w:val="2"/>
          <w:wAfter w:w="6994" w:type="dxa"/>
        </w:trPr>
        <w:tc>
          <w:tcPr>
            <w:tcW w:w="3497" w:type="dxa"/>
            <w:gridSpan w:val="2"/>
            <w:tcBorders>
              <w:right w:val="single" w:sz="4" w:space="0" w:color="FFFFFF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Apartamentos </w:t>
            </w:r>
            <w:r w:rsidRPr="00B942A5">
              <w:sym w:font="Wingdings 2" w:char="F0A3"/>
            </w:r>
          </w:p>
        </w:tc>
        <w:tc>
          <w:tcPr>
            <w:tcW w:w="3497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Hotel rural </w:t>
            </w:r>
            <w:r w:rsidRPr="00B942A5">
              <w:sym w:font="Wingdings 2" w:char="F0A3"/>
            </w:r>
          </w:p>
        </w:tc>
        <w:tc>
          <w:tcPr>
            <w:tcW w:w="3497" w:type="dxa"/>
            <w:gridSpan w:val="2"/>
            <w:tcBorders>
              <w:left w:val="single" w:sz="4" w:space="0" w:color="FFFFFF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Resort </w:t>
            </w:r>
            <w:r w:rsidRPr="00B942A5">
              <w:sym w:font="Wingdings 2" w:char="F0A3"/>
            </w:r>
          </w:p>
        </w:tc>
      </w:tr>
      <w:tr w:rsidR="00684AFB" w:rsidRPr="00B942A5" w:rsidTr="00B942A5">
        <w:trPr>
          <w:gridAfter w:val="2"/>
          <w:wAfter w:w="6994" w:type="dxa"/>
        </w:trPr>
        <w:tc>
          <w:tcPr>
            <w:tcW w:w="3497" w:type="dxa"/>
            <w:gridSpan w:val="2"/>
            <w:tcBorders>
              <w:right w:val="single" w:sz="4" w:space="0" w:color="FFFFFF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Agroturismo </w:t>
            </w:r>
            <w:r w:rsidRPr="00B942A5">
              <w:sym w:font="Wingdings 2" w:char="F0A3"/>
            </w:r>
          </w:p>
        </w:tc>
        <w:tc>
          <w:tcPr>
            <w:tcW w:w="3497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Casas de campo </w:t>
            </w:r>
            <w:r w:rsidRPr="00B942A5">
              <w:sym w:font="Wingdings 2" w:char="F0A3"/>
            </w:r>
          </w:p>
        </w:tc>
        <w:tc>
          <w:tcPr>
            <w:tcW w:w="3497" w:type="dxa"/>
            <w:gridSpan w:val="2"/>
            <w:tcBorders>
              <w:left w:val="single" w:sz="4" w:space="0" w:color="FFFFFF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Turismo de habitação </w:t>
            </w:r>
            <w:r w:rsidRPr="00B942A5">
              <w:sym w:font="Wingdings 2" w:char="F0A3"/>
            </w:r>
          </w:p>
        </w:tc>
      </w:tr>
      <w:tr w:rsidR="00684AFB" w:rsidRPr="00B942A5" w:rsidTr="00B942A5">
        <w:trPr>
          <w:gridAfter w:val="2"/>
          <w:wAfter w:w="6994" w:type="dxa"/>
        </w:trPr>
        <w:tc>
          <w:tcPr>
            <w:tcW w:w="3497" w:type="dxa"/>
            <w:gridSpan w:val="2"/>
            <w:tcBorders>
              <w:right w:val="single" w:sz="4" w:space="0" w:color="FFFFFF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Parques de campismo </w:t>
            </w:r>
            <w:r w:rsidRPr="00B942A5">
              <w:sym w:font="Wingdings 2" w:char="F0A3"/>
            </w:r>
          </w:p>
        </w:tc>
        <w:tc>
          <w:tcPr>
            <w:tcW w:w="3497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>Outro: ________________________</w:t>
            </w:r>
          </w:p>
        </w:tc>
        <w:tc>
          <w:tcPr>
            <w:tcW w:w="3497" w:type="dxa"/>
            <w:gridSpan w:val="2"/>
            <w:tcBorders>
              <w:left w:val="single" w:sz="4" w:space="0" w:color="FFFFFF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</w:p>
        </w:tc>
      </w:tr>
      <w:tr w:rsidR="00684AFB" w:rsidRPr="00B942A5" w:rsidTr="00B942A5">
        <w:tc>
          <w:tcPr>
            <w:tcW w:w="10491" w:type="dxa"/>
            <w:gridSpan w:val="6"/>
            <w:tcBorders>
              <w:bottom w:val="nil"/>
              <w:right w:val="single" w:sz="4" w:space="0" w:color="1F497D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97" w:type="dxa"/>
            <w:tcBorders>
              <w:left w:val="single" w:sz="4" w:space="0" w:color="1F497D"/>
            </w:tcBorders>
          </w:tcPr>
          <w:p w:rsidR="00684AFB" w:rsidRPr="00B942A5" w:rsidRDefault="00684AFB" w:rsidP="00B942A5">
            <w:pPr>
              <w:spacing w:after="0" w:line="240" w:lineRule="auto"/>
            </w:pPr>
          </w:p>
        </w:tc>
        <w:tc>
          <w:tcPr>
            <w:tcW w:w="3497" w:type="dxa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Alojamento local </w:t>
            </w:r>
            <w:r w:rsidRPr="00B942A5">
              <w:sym w:font="Wingdings 2" w:char="F0A3"/>
            </w:r>
          </w:p>
        </w:tc>
      </w:tr>
      <w:tr w:rsidR="00684AFB" w:rsidRPr="00B942A5" w:rsidTr="00B942A5">
        <w:trPr>
          <w:gridAfter w:val="2"/>
          <w:wAfter w:w="6994" w:type="dxa"/>
        </w:trPr>
        <w:tc>
          <w:tcPr>
            <w:tcW w:w="1748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>Classificação: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1 estrela </w:t>
            </w:r>
            <w:r w:rsidRPr="00B942A5">
              <w:sym w:font="Wingdings 2" w:char="F0A3"/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2 estrelas </w:t>
            </w:r>
            <w:r w:rsidRPr="00B942A5">
              <w:sym w:font="Wingdings 2" w:char="F0A3"/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3 estrelas  </w:t>
            </w:r>
            <w:r w:rsidRPr="00B942A5">
              <w:sym w:font="Wingdings 2" w:char="F0A3"/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4 estrelas </w:t>
            </w:r>
            <w:r w:rsidRPr="00B942A5">
              <w:sym w:font="Wingdings 2" w:char="F0A3"/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5 estrelas </w:t>
            </w:r>
            <w:r w:rsidRPr="00B942A5">
              <w:sym w:font="Wingdings 2" w:char="F0A3"/>
            </w:r>
          </w:p>
        </w:tc>
      </w:tr>
      <w:tr w:rsidR="00684AFB" w:rsidRPr="00B942A5" w:rsidTr="00B942A5">
        <w:trPr>
          <w:gridAfter w:val="2"/>
          <w:wAfter w:w="6994" w:type="dxa"/>
        </w:trPr>
        <w:tc>
          <w:tcPr>
            <w:tcW w:w="1748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</w:p>
        </w:tc>
      </w:tr>
      <w:tr w:rsidR="00684AFB" w:rsidRPr="00B942A5" w:rsidTr="00B942A5">
        <w:trPr>
          <w:gridAfter w:val="2"/>
          <w:wAfter w:w="6994" w:type="dxa"/>
        </w:trPr>
        <w:tc>
          <w:tcPr>
            <w:tcW w:w="10491" w:type="dxa"/>
            <w:gridSpan w:val="6"/>
            <w:tcBorders>
              <w:top w:val="nil"/>
              <w:bottom w:val="nil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>Nº quartos: _|_|_|_|                                Nº apartamentos: _|_|_|_|</w:t>
            </w:r>
          </w:p>
        </w:tc>
      </w:tr>
      <w:tr w:rsidR="00684AFB" w:rsidRPr="00B942A5" w:rsidTr="00B942A5">
        <w:trPr>
          <w:gridAfter w:val="2"/>
          <w:wAfter w:w="6994" w:type="dxa"/>
        </w:trPr>
        <w:tc>
          <w:tcPr>
            <w:tcW w:w="10491" w:type="dxa"/>
            <w:gridSpan w:val="6"/>
            <w:tcBorders>
              <w:top w:val="nil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684AFB" w:rsidRPr="00B942A5" w:rsidTr="00B942A5">
        <w:trPr>
          <w:gridAfter w:val="2"/>
          <w:wAfter w:w="6994" w:type="dxa"/>
        </w:trPr>
        <w:tc>
          <w:tcPr>
            <w:tcW w:w="10491" w:type="dxa"/>
            <w:gridSpan w:val="6"/>
            <w:shd w:val="clear" w:color="auto" w:fill="B8CCE4"/>
          </w:tcPr>
          <w:p w:rsidR="00684AFB" w:rsidRPr="00B942A5" w:rsidRDefault="00684AFB" w:rsidP="00B942A5">
            <w:pPr>
              <w:spacing w:after="0" w:line="240" w:lineRule="auto"/>
              <w:rPr>
                <w:b/>
              </w:rPr>
            </w:pPr>
            <w:r w:rsidRPr="00B942A5">
              <w:rPr>
                <w:b/>
              </w:rPr>
              <w:t>Restauração e bebidas</w:t>
            </w:r>
          </w:p>
        </w:tc>
      </w:tr>
      <w:tr w:rsidR="00684AFB" w:rsidRPr="00B942A5" w:rsidTr="00B942A5">
        <w:trPr>
          <w:gridAfter w:val="2"/>
          <w:wAfter w:w="6994" w:type="dxa"/>
        </w:trPr>
        <w:tc>
          <w:tcPr>
            <w:tcW w:w="3497" w:type="dxa"/>
            <w:gridSpan w:val="2"/>
            <w:tcBorders>
              <w:right w:val="single" w:sz="4" w:space="0" w:color="FFFFFF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Restauração </w:t>
            </w:r>
            <w:r w:rsidRPr="00B942A5">
              <w:sym w:font="Wingdings 2" w:char="F0A3"/>
            </w:r>
          </w:p>
        </w:tc>
        <w:tc>
          <w:tcPr>
            <w:tcW w:w="3497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Sala de dança </w:t>
            </w:r>
            <w:r w:rsidRPr="00B942A5">
              <w:sym w:font="Wingdings 2" w:char="F0A3"/>
            </w:r>
          </w:p>
        </w:tc>
        <w:tc>
          <w:tcPr>
            <w:tcW w:w="3497" w:type="dxa"/>
            <w:gridSpan w:val="2"/>
            <w:tcBorders>
              <w:left w:val="single" w:sz="4" w:space="0" w:color="FFFFFF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>Outro: ________________________</w:t>
            </w:r>
          </w:p>
        </w:tc>
      </w:tr>
      <w:tr w:rsidR="00684AFB" w:rsidRPr="00B942A5" w:rsidTr="00B942A5">
        <w:trPr>
          <w:gridAfter w:val="2"/>
          <w:wAfter w:w="6994" w:type="dxa"/>
        </w:trPr>
        <w:tc>
          <w:tcPr>
            <w:tcW w:w="3497" w:type="dxa"/>
            <w:gridSpan w:val="2"/>
            <w:tcBorders>
              <w:right w:val="single" w:sz="4" w:space="0" w:color="FFFFFF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Bebidas </w:t>
            </w:r>
            <w:r w:rsidRPr="00B942A5">
              <w:sym w:font="Wingdings 2" w:char="F0A3"/>
            </w:r>
          </w:p>
        </w:tc>
        <w:tc>
          <w:tcPr>
            <w:tcW w:w="3497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Casino </w:t>
            </w:r>
            <w:r w:rsidRPr="00B942A5">
              <w:sym w:font="Wingdings 2" w:char="F0A3"/>
            </w:r>
          </w:p>
        </w:tc>
        <w:tc>
          <w:tcPr>
            <w:tcW w:w="3497" w:type="dxa"/>
            <w:gridSpan w:val="2"/>
            <w:tcBorders>
              <w:left w:val="single" w:sz="4" w:space="0" w:color="FFFFFF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</w:p>
        </w:tc>
      </w:tr>
      <w:tr w:rsidR="00684AFB" w:rsidRPr="00B942A5" w:rsidTr="00B942A5">
        <w:trPr>
          <w:gridAfter w:val="2"/>
          <w:wAfter w:w="6994" w:type="dxa"/>
        </w:trPr>
        <w:tc>
          <w:tcPr>
            <w:tcW w:w="3497" w:type="dxa"/>
            <w:gridSpan w:val="2"/>
            <w:tcBorders>
              <w:right w:val="single" w:sz="4" w:space="0" w:color="FFFFFF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</w:p>
        </w:tc>
        <w:tc>
          <w:tcPr>
            <w:tcW w:w="3497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</w:p>
        </w:tc>
        <w:tc>
          <w:tcPr>
            <w:tcW w:w="3497" w:type="dxa"/>
            <w:gridSpan w:val="2"/>
            <w:tcBorders>
              <w:left w:val="single" w:sz="4" w:space="0" w:color="FFFFFF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</w:p>
        </w:tc>
      </w:tr>
      <w:tr w:rsidR="00684AFB" w:rsidRPr="00B942A5" w:rsidTr="00B942A5">
        <w:trPr>
          <w:gridAfter w:val="2"/>
          <w:wAfter w:w="6994" w:type="dxa"/>
        </w:trPr>
        <w:tc>
          <w:tcPr>
            <w:tcW w:w="3497" w:type="dxa"/>
            <w:gridSpan w:val="2"/>
            <w:tcBorders>
              <w:right w:val="single" w:sz="4" w:space="0" w:color="FFFFFF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>Nº lugares sentados: _|_|_|_|</w:t>
            </w:r>
          </w:p>
        </w:tc>
        <w:tc>
          <w:tcPr>
            <w:tcW w:w="6994" w:type="dxa"/>
            <w:gridSpan w:val="4"/>
            <w:tcBorders>
              <w:left w:val="single" w:sz="4" w:space="0" w:color="FFFFFF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Esplanada: Sim  </w:t>
            </w:r>
            <w:r w:rsidRPr="00B942A5">
              <w:sym w:font="Wingdings 2" w:char="F0A3"/>
            </w:r>
            <w:r w:rsidRPr="00B942A5">
              <w:t xml:space="preserve">      Não  </w:t>
            </w:r>
            <w:r w:rsidRPr="00B942A5">
              <w:sym w:font="Wingdings 2" w:char="F0A3"/>
            </w:r>
            <w:r w:rsidRPr="00B942A5">
              <w:t xml:space="preserve"> (Se sim, nº lugares sentados: _|_|_|_|)</w:t>
            </w:r>
          </w:p>
        </w:tc>
      </w:tr>
      <w:tr w:rsidR="00684AFB" w:rsidRPr="00B942A5" w:rsidTr="00B942A5">
        <w:trPr>
          <w:gridAfter w:val="2"/>
          <w:wAfter w:w="6994" w:type="dxa"/>
          <w:trHeight w:val="100"/>
        </w:trPr>
        <w:tc>
          <w:tcPr>
            <w:tcW w:w="10491" w:type="dxa"/>
            <w:gridSpan w:val="6"/>
            <w:tcBorders>
              <w:bottom w:val="single" w:sz="4" w:space="0" w:color="1F497D"/>
            </w:tcBorders>
            <w:shd w:val="clear" w:color="auto" w:fill="FFFFFF"/>
          </w:tcPr>
          <w:p w:rsidR="00684AFB" w:rsidRPr="00B942A5" w:rsidRDefault="00684AFB" w:rsidP="00B942A5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684AFB" w:rsidRPr="00D51164" w:rsidRDefault="00684AFB" w:rsidP="00B35D7E">
      <w:pPr>
        <w:spacing w:after="0"/>
        <w:rPr>
          <w:sz w:val="16"/>
          <w:szCs w:val="16"/>
        </w:rPr>
      </w:pPr>
    </w:p>
    <w:tbl>
      <w:tblPr>
        <w:tblW w:w="10491" w:type="dxa"/>
        <w:tblInd w:w="-885" w:type="dxa"/>
        <w:tblLook w:val="00A0"/>
      </w:tblPr>
      <w:tblGrid>
        <w:gridCol w:w="10491"/>
      </w:tblGrid>
      <w:tr w:rsidR="00684AFB" w:rsidRPr="00B942A5" w:rsidTr="00B942A5">
        <w:tc>
          <w:tcPr>
            <w:tcW w:w="10491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154F74"/>
          </w:tcPr>
          <w:p w:rsidR="00684AFB" w:rsidRPr="00B942A5" w:rsidRDefault="00684AFB" w:rsidP="00B942A5">
            <w:pPr>
              <w:spacing w:after="0" w:line="240" w:lineRule="auto"/>
              <w:ind w:left="142" w:hanging="142"/>
              <w:jc w:val="center"/>
              <w:rPr>
                <w:rFonts w:ascii="Trebuchet MS" w:hAnsi="Trebuchet MS"/>
                <w:b/>
                <w:color w:val="FFFFFF"/>
                <w:sz w:val="28"/>
              </w:rPr>
            </w:pPr>
            <w:r w:rsidRPr="00B942A5">
              <w:rPr>
                <w:rFonts w:ascii="Trebuchet MS" w:hAnsi="Trebuchet MS"/>
                <w:b/>
                <w:color w:val="FFFFFF"/>
                <w:sz w:val="28"/>
              </w:rPr>
              <w:t>ESTABELECIMENTO</w:t>
            </w:r>
          </w:p>
        </w:tc>
      </w:tr>
    </w:tbl>
    <w:p w:rsidR="00684AFB" w:rsidRPr="00B35D7E" w:rsidRDefault="00684AFB" w:rsidP="00B35D7E">
      <w:pPr>
        <w:spacing w:after="0"/>
        <w:rPr>
          <w:sz w:val="4"/>
          <w:szCs w:val="4"/>
        </w:rPr>
      </w:pPr>
    </w:p>
    <w:tbl>
      <w:tblPr>
        <w:tblW w:w="10491" w:type="dxa"/>
        <w:tblInd w:w="-885" w:type="dxa"/>
        <w:tblBorders>
          <w:top w:val="single" w:sz="4" w:space="0" w:color="1F497D"/>
          <w:left w:val="single" w:sz="4" w:space="0" w:color="1F497D"/>
          <w:bottom w:val="single" w:sz="4" w:space="0" w:color="1F497D"/>
          <w:right w:val="single" w:sz="4" w:space="0" w:color="1F497D"/>
        </w:tblBorders>
        <w:tblLook w:val="00A0"/>
      </w:tblPr>
      <w:tblGrid>
        <w:gridCol w:w="5247"/>
        <w:gridCol w:w="5244"/>
      </w:tblGrid>
      <w:tr w:rsidR="00684AFB" w:rsidRPr="00B942A5" w:rsidTr="00B942A5">
        <w:tc>
          <w:tcPr>
            <w:tcW w:w="10491" w:type="dxa"/>
            <w:gridSpan w:val="2"/>
            <w:tcBorders>
              <w:top w:val="single" w:sz="4" w:space="0" w:color="1F497D"/>
            </w:tcBorders>
            <w:shd w:val="clear" w:color="auto" w:fill="B8CCE4"/>
          </w:tcPr>
          <w:p w:rsidR="00684AFB" w:rsidRPr="00B942A5" w:rsidRDefault="00684AFB" w:rsidP="00B942A5">
            <w:pPr>
              <w:spacing w:after="0" w:line="240" w:lineRule="auto"/>
              <w:rPr>
                <w:b/>
              </w:rPr>
            </w:pPr>
            <w:r w:rsidRPr="00B942A5">
              <w:rPr>
                <w:b/>
              </w:rPr>
              <w:t>Elementos identificativos do estabelecimento</w:t>
            </w:r>
          </w:p>
        </w:tc>
      </w:tr>
      <w:tr w:rsidR="00684AFB" w:rsidRPr="00B942A5" w:rsidTr="00B942A5">
        <w:tc>
          <w:tcPr>
            <w:tcW w:w="10491" w:type="dxa"/>
            <w:gridSpan w:val="2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>Nome: _______________________________________________________________________________________</w:t>
            </w:r>
          </w:p>
        </w:tc>
      </w:tr>
      <w:tr w:rsidR="00684AFB" w:rsidRPr="00B942A5" w:rsidTr="00B942A5">
        <w:tc>
          <w:tcPr>
            <w:tcW w:w="10491" w:type="dxa"/>
            <w:gridSpan w:val="2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>Morada: ______________________________________________________________________________________</w:t>
            </w:r>
          </w:p>
        </w:tc>
      </w:tr>
      <w:tr w:rsidR="00684AFB" w:rsidRPr="00B942A5" w:rsidTr="00B942A5">
        <w:tc>
          <w:tcPr>
            <w:tcW w:w="10491" w:type="dxa"/>
            <w:gridSpan w:val="2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>Localidade: _________________ Código Postal: _|_|_|_|-_|_|_| ______________ Telefone: _|_|_|_|_|_|_|_|_|</w:t>
            </w:r>
          </w:p>
        </w:tc>
      </w:tr>
      <w:tr w:rsidR="00684AFB" w:rsidRPr="00B942A5" w:rsidTr="00B942A5">
        <w:tc>
          <w:tcPr>
            <w:tcW w:w="10491" w:type="dxa"/>
            <w:gridSpan w:val="2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E-mail: ____________________________________  </w:t>
            </w:r>
          </w:p>
        </w:tc>
      </w:tr>
      <w:tr w:rsidR="00684AFB" w:rsidRPr="00B942A5" w:rsidTr="00B942A5">
        <w:tc>
          <w:tcPr>
            <w:tcW w:w="10491" w:type="dxa"/>
            <w:gridSpan w:val="2"/>
          </w:tcPr>
          <w:p w:rsidR="00684AFB" w:rsidRPr="00B942A5" w:rsidRDefault="00684AFB" w:rsidP="00B942A5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684AFB" w:rsidRPr="00B942A5" w:rsidTr="00B942A5">
        <w:tc>
          <w:tcPr>
            <w:tcW w:w="10491" w:type="dxa"/>
            <w:gridSpan w:val="2"/>
            <w:shd w:val="clear" w:color="auto" w:fill="DBE5F1"/>
          </w:tcPr>
          <w:p w:rsidR="00684AFB" w:rsidRPr="00B942A5" w:rsidRDefault="00684AFB" w:rsidP="00B942A5">
            <w:pPr>
              <w:spacing w:after="0" w:line="240" w:lineRule="auto"/>
              <w:jc w:val="center"/>
            </w:pPr>
            <w:r w:rsidRPr="00B942A5">
              <w:t>Responsável do estabelecimento</w:t>
            </w:r>
          </w:p>
        </w:tc>
      </w:tr>
      <w:tr w:rsidR="00684AFB" w:rsidRPr="00B942A5" w:rsidTr="00B942A5">
        <w:tc>
          <w:tcPr>
            <w:tcW w:w="10491" w:type="dxa"/>
            <w:gridSpan w:val="2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>Nome: _______________________________________________________________________________________</w:t>
            </w:r>
          </w:p>
        </w:tc>
      </w:tr>
      <w:tr w:rsidR="00684AFB" w:rsidRPr="00B942A5" w:rsidTr="00B942A5">
        <w:tc>
          <w:tcPr>
            <w:tcW w:w="10491" w:type="dxa"/>
            <w:gridSpan w:val="2"/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>Telemóvel: _|_|_|_|_|_|_|_|_| Cargo: ______________________ E-mail: ________________________________</w:t>
            </w:r>
          </w:p>
        </w:tc>
      </w:tr>
      <w:tr w:rsidR="00684AFB" w:rsidRPr="00B942A5" w:rsidTr="00B942A5">
        <w:tc>
          <w:tcPr>
            <w:tcW w:w="10491" w:type="dxa"/>
            <w:gridSpan w:val="2"/>
          </w:tcPr>
          <w:p w:rsidR="00684AFB" w:rsidRPr="00B942A5" w:rsidRDefault="00684AFB" w:rsidP="00B942A5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684AFB" w:rsidRPr="00B942A5" w:rsidTr="00B942A5">
        <w:tc>
          <w:tcPr>
            <w:tcW w:w="10491" w:type="dxa"/>
            <w:gridSpan w:val="2"/>
            <w:shd w:val="clear" w:color="auto" w:fill="DBE5F1"/>
          </w:tcPr>
          <w:p w:rsidR="00684AFB" w:rsidRPr="00B942A5" w:rsidRDefault="00684AFB" w:rsidP="00B942A5">
            <w:pPr>
              <w:spacing w:after="0" w:line="240" w:lineRule="auto"/>
              <w:jc w:val="center"/>
            </w:pPr>
            <w:r w:rsidRPr="00B942A5">
              <w:t>Outras informações</w:t>
            </w:r>
          </w:p>
        </w:tc>
      </w:tr>
      <w:tr w:rsidR="00684AFB" w:rsidRPr="00B942A5" w:rsidTr="00B942A5">
        <w:tc>
          <w:tcPr>
            <w:tcW w:w="5247" w:type="dxa"/>
            <w:tcBorders>
              <w:bottom w:val="nil"/>
              <w:right w:val="single" w:sz="4" w:space="0" w:color="FFFFFF"/>
            </w:tcBorders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>Número médio de trabalhadores: _|_|_|_|_|</w:t>
            </w:r>
          </w:p>
        </w:tc>
        <w:tc>
          <w:tcPr>
            <w:tcW w:w="5244" w:type="dxa"/>
            <w:tcBorders>
              <w:left w:val="single" w:sz="4" w:space="0" w:color="FFFFFF"/>
              <w:bottom w:val="nil"/>
            </w:tcBorders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>Data de entrada em funcionamento: ___/___/___</w:t>
            </w:r>
          </w:p>
        </w:tc>
      </w:tr>
      <w:tr w:rsidR="00684AFB" w:rsidRPr="00B942A5" w:rsidTr="00B942A5">
        <w:tc>
          <w:tcPr>
            <w:tcW w:w="10491" w:type="dxa"/>
            <w:gridSpan w:val="2"/>
            <w:tcBorders>
              <w:top w:val="nil"/>
              <w:bottom w:val="nil"/>
            </w:tcBorders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>Pessoa de contacto: _________________________________________________ Telemóvel: _|_|_|_|_|_|_|_|_|</w:t>
            </w:r>
          </w:p>
        </w:tc>
      </w:tr>
      <w:tr w:rsidR="00684AFB" w:rsidRPr="00B942A5" w:rsidTr="00B942A5">
        <w:tc>
          <w:tcPr>
            <w:tcW w:w="10491" w:type="dxa"/>
            <w:gridSpan w:val="2"/>
            <w:tcBorders>
              <w:top w:val="nil"/>
              <w:bottom w:val="single" w:sz="4" w:space="0" w:color="1F497D"/>
            </w:tcBorders>
          </w:tcPr>
          <w:p w:rsidR="00684AFB" w:rsidRPr="00B942A5" w:rsidRDefault="00684AFB" w:rsidP="00B942A5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684AFB" w:rsidRPr="00D51164" w:rsidRDefault="00684AFB" w:rsidP="00B20137">
      <w:pPr>
        <w:spacing w:after="0"/>
        <w:rPr>
          <w:sz w:val="16"/>
          <w:szCs w:val="16"/>
        </w:rPr>
      </w:pPr>
    </w:p>
    <w:tbl>
      <w:tblPr>
        <w:tblW w:w="10491" w:type="dxa"/>
        <w:tblInd w:w="-885" w:type="dxa"/>
        <w:tblLook w:val="00A0"/>
      </w:tblPr>
      <w:tblGrid>
        <w:gridCol w:w="10491"/>
      </w:tblGrid>
      <w:tr w:rsidR="00684AFB" w:rsidRPr="00B942A5" w:rsidTr="00B942A5">
        <w:tc>
          <w:tcPr>
            <w:tcW w:w="10491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154F74"/>
          </w:tcPr>
          <w:p w:rsidR="00684AFB" w:rsidRPr="00B942A5" w:rsidRDefault="00684AFB" w:rsidP="00B942A5">
            <w:pPr>
              <w:spacing w:after="0" w:line="240" w:lineRule="auto"/>
              <w:ind w:left="142" w:hanging="142"/>
              <w:jc w:val="center"/>
              <w:rPr>
                <w:rFonts w:ascii="Trebuchet MS" w:hAnsi="Trebuchet MS"/>
                <w:b/>
                <w:color w:val="FFFFFF"/>
                <w:sz w:val="28"/>
              </w:rPr>
            </w:pPr>
            <w:r w:rsidRPr="00B942A5">
              <w:rPr>
                <w:rFonts w:ascii="Trebuchet MS" w:hAnsi="Trebuchet MS"/>
                <w:b/>
                <w:color w:val="FFFFFF"/>
                <w:sz w:val="28"/>
              </w:rPr>
              <w:t>FORMA DE COBRANÇA</w:t>
            </w:r>
          </w:p>
        </w:tc>
      </w:tr>
    </w:tbl>
    <w:p w:rsidR="00684AFB" w:rsidRPr="00C17C04" w:rsidRDefault="00684AFB" w:rsidP="00B20137">
      <w:pPr>
        <w:spacing w:after="0"/>
        <w:rPr>
          <w:sz w:val="4"/>
          <w:szCs w:val="4"/>
        </w:rPr>
      </w:pPr>
    </w:p>
    <w:tbl>
      <w:tblPr>
        <w:tblW w:w="10491" w:type="dxa"/>
        <w:tblInd w:w="-885" w:type="dxa"/>
        <w:tblBorders>
          <w:top w:val="single" w:sz="4" w:space="0" w:color="1F497D"/>
          <w:left w:val="single" w:sz="4" w:space="0" w:color="1F497D"/>
          <w:bottom w:val="single" w:sz="4" w:space="0" w:color="1F497D"/>
          <w:right w:val="single" w:sz="4" w:space="0" w:color="1F497D"/>
        </w:tblBorders>
        <w:tblLayout w:type="fixed"/>
        <w:tblLook w:val="00A0"/>
      </w:tblPr>
      <w:tblGrid>
        <w:gridCol w:w="2622"/>
        <w:gridCol w:w="875"/>
        <w:gridCol w:w="1748"/>
        <w:gridCol w:w="1749"/>
        <w:gridCol w:w="874"/>
        <w:gridCol w:w="2623"/>
      </w:tblGrid>
      <w:tr w:rsidR="00684AFB" w:rsidRPr="00B942A5" w:rsidTr="00B942A5">
        <w:tc>
          <w:tcPr>
            <w:tcW w:w="10491" w:type="dxa"/>
            <w:gridSpan w:val="6"/>
            <w:tcBorders>
              <w:top w:val="single" w:sz="4" w:space="0" w:color="1F497D"/>
              <w:bottom w:val="nil"/>
            </w:tcBorders>
            <w:shd w:val="clear" w:color="auto" w:fill="B8CCE4"/>
          </w:tcPr>
          <w:p w:rsidR="00684AFB" w:rsidRPr="00B942A5" w:rsidRDefault="00684AFB" w:rsidP="00B942A5">
            <w:pPr>
              <w:spacing w:after="0" w:line="240" w:lineRule="auto"/>
              <w:rPr>
                <w:b/>
              </w:rPr>
            </w:pPr>
            <w:r w:rsidRPr="00B942A5">
              <w:rPr>
                <w:b/>
              </w:rPr>
              <w:t>Modalidade de pagamento</w:t>
            </w:r>
          </w:p>
        </w:tc>
      </w:tr>
      <w:tr w:rsidR="00684AFB" w:rsidRPr="00B942A5" w:rsidTr="00B942A5">
        <w:tc>
          <w:tcPr>
            <w:tcW w:w="3497" w:type="dxa"/>
            <w:gridSpan w:val="2"/>
            <w:tcBorders>
              <w:top w:val="nil"/>
              <w:bottom w:val="nil"/>
              <w:right w:val="nil"/>
            </w:tcBorders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Semestral </w:t>
            </w:r>
            <w:r w:rsidRPr="00B942A5">
              <w:sym w:font="Wingdings 2" w:char="F0A3"/>
            </w:r>
          </w:p>
        </w:tc>
        <w:tc>
          <w:tcPr>
            <w:tcW w:w="34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Anual </w:t>
            </w:r>
            <w:r w:rsidRPr="00B942A5">
              <w:sym w:font="Wingdings 2" w:char="F0A3"/>
            </w:r>
          </w:p>
        </w:tc>
        <w:tc>
          <w:tcPr>
            <w:tcW w:w="3497" w:type="dxa"/>
            <w:gridSpan w:val="2"/>
            <w:tcBorders>
              <w:top w:val="nil"/>
              <w:left w:val="nil"/>
              <w:bottom w:val="nil"/>
            </w:tcBorders>
          </w:tcPr>
          <w:p w:rsidR="00684AFB" w:rsidRPr="00B942A5" w:rsidRDefault="00684AFB" w:rsidP="00B942A5">
            <w:pPr>
              <w:spacing w:after="0" w:line="240" w:lineRule="auto"/>
            </w:pPr>
          </w:p>
        </w:tc>
      </w:tr>
      <w:tr w:rsidR="00684AFB" w:rsidRPr="00B942A5" w:rsidTr="00B942A5">
        <w:tc>
          <w:tcPr>
            <w:tcW w:w="10491" w:type="dxa"/>
            <w:gridSpan w:val="6"/>
            <w:tcBorders>
              <w:top w:val="nil"/>
            </w:tcBorders>
          </w:tcPr>
          <w:p w:rsidR="00684AFB" w:rsidRPr="00B942A5" w:rsidRDefault="00684AFB" w:rsidP="00B942A5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684AFB" w:rsidRPr="00B942A5" w:rsidTr="00B942A5">
        <w:tc>
          <w:tcPr>
            <w:tcW w:w="10491" w:type="dxa"/>
            <w:gridSpan w:val="6"/>
            <w:tcBorders>
              <w:bottom w:val="nil"/>
            </w:tcBorders>
            <w:shd w:val="clear" w:color="auto" w:fill="B8CCE4"/>
          </w:tcPr>
          <w:p w:rsidR="00684AFB" w:rsidRPr="00B942A5" w:rsidRDefault="00684AFB" w:rsidP="00B942A5">
            <w:pPr>
              <w:spacing w:after="0" w:line="240" w:lineRule="auto"/>
              <w:rPr>
                <w:b/>
              </w:rPr>
            </w:pPr>
            <w:r w:rsidRPr="00B942A5">
              <w:rPr>
                <w:b/>
              </w:rPr>
              <w:t>Forma de pagamento</w:t>
            </w:r>
          </w:p>
        </w:tc>
      </w:tr>
      <w:tr w:rsidR="00684AFB" w:rsidRPr="00B942A5" w:rsidTr="00B942A5">
        <w:tc>
          <w:tcPr>
            <w:tcW w:w="2622" w:type="dxa"/>
            <w:tcBorders>
              <w:top w:val="nil"/>
              <w:bottom w:val="nil"/>
              <w:right w:val="nil"/>
            </w:tcBorders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Transferência bancária </w:t>
            </w:r>
            <w:r w:rsidRPr="00B942A5">
              <w:sym w:font="Wingdings 2" w:char="F0A3"/>
            </w:r>
          </w:p>
        </w:tc>
        <w:tc>
          <w:tcPr>
            <w:tcW w:w="2623" w:type="dxa"/>
            <w:gridSpan w:val="2"/>
            <w:tcBorders>
              <w:top w:val="nil"/>
              <w:left w:val="nil"/>
              <w:bottom w:val="nil"/>
              <w:right w:val="single" w:sz="4" w:space="0" w:color="FFFFFF"/>
            </w:tcBorders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Cobrança via CTT </w:t>
            </w:r>
            <w:r w:rsidRPr="00B942A5">
              <w:sym w:font="Wingdings 2" w:char="F0A3"/>
            </w:r>
          </w:p>
        </w:tc>
        <w:tc>
          <w:tcPr>
            <w:tcW w:w="2623" w:type="dxa"/>
            <w:gridSpan w:val="2"/>
            <w:tcBorders>
              <w:top w:val="nil"/>
              <w:left w:val="single" w:sz="4" w:space="0" w:color="FFFFFF"/>
              <w:bottom w:val="nil"/>
              <w:right w:val="nil"/>
            </w:tcBorders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 xml:space="preserve">Débito direto </w:t>
            </w:r>
            <w:r w:rsidRPr="00B942A5">
              <w:sym w:font="Wingdings 2" w:char="F0A3"/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</w:tcBorders>
          </w:tcPr>
          <w:p w:rsidR="00684AFB" w:rsidRPr="00B942A5" w:rsidRDefault="00684AFB" w:rsidP="00B942A5">
            <w:pPr>
              <w:spacing w:after="0" w:line="240" w:lineRule="auto"/>
            </w:pPr>
            <w:r w:rsidRPr="00B942A5">
              <w:t>Outro: ________________</w:t>
            </w:r>
          </w:p>
        </w:tc>
      </w:tr>
      <w:tr w:rsidR="00684AFB" w:rsidRPr="00B942A5" w:rsidTr="00B942A5">
        <w:tc>
          <w:tcPr>
            <w:tcW w:w="10491" w:type="dxa"/>
            <w:gridSpan w:val="6"/>
            <w:tcBorders>
              <w:top w:val="nil"/>
              <w:bottom w:val="nil"/>
            </w:tcBorders>
          </w:tcPr>
          <w:p w:rsidR="00684AFB" w:rsidRPr="00B942A5" w:rsidRDefault="00684AFB" w:rsidP="00B942A5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684AFB" w:rsidRPr="00B942A5" w:rsidTr="00B942A5">
        <w:tc>
          <w:tcPr>
            <w:tcW w:w="10491" w:type="dxa"/>
            <w:gridSpan w:val="6"/>
            <w:tcBorders>
              <w:top w:val="nil"/>
              <w:bottom w:val="nil"/>
            </w:tcBorders>
          </w:tcPr>
          <w:p w:rsidR="00684AFB" w:rsidRPr="00B942A5" w:rsidRDefault="00684AFB" w:rsidP="00B942A5">
            <w:pPr>
              <w:spacing w:after="0" w:line="240" w:lineRule="auto"/>
              <w:jc w:val="center"/>
              <w:rPr>
                <w:color w:val="808080"/>
                <w:sz w:val="18"/>
              </w:rPr>
            </w:pPr>
            <w:r w:rsidRPr="00B942A5">
              <w:rPr>
                <w:color w:val="808080"/>
                <w:sz w:val="18"/>
              </w:rPr>
              <w:t>A quotização é liquidada no ato da inscrição, referente ao semestre ou ao ano. IBAN para pagamento: PT50 0010 0000 0107 5990 0018 0.</w:t>
            </w:r>
          </w:p>
        </w:tc>
      </w:tr>
      <w:tr w:rsidR="00684AFB" w:rsidRPr="00B942A5" w:rsidTr="00B942A5">
        <w:tc>
          <w:tcPr>
            <w:tcW w:w="10491" w:type="dxa"/>
            <w:gridSpan w:val="6"/>
            <w:tcBorders>
              <w:top w:val="nil"/>
              <w:bottom w:val="single" w:sz="4" w:space="0" w:color="1F497D"/>
            </w:tcBorders>
          </w:tcPr>
          <w:p w:rsidR="00684AFB" w:rsidRPr="00B942A5" w:rsidRDefault="00684AFB" w:rsidP="00B942A5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684AFB" w:rsidRPr="00D51164" w:rsidRDefault="00684AFB" w:rsidP="00273EB7">
      <w:pPr>
        <w:spacing w:after="0"/>
        <w:rPr>
          <w:sz w:val="10"/>
          <w:szCs w:val="10"/>
        </w:rPr>
      </w:pPr>
    </w:p>
    <w:tbl>
      <w:tblPr>
        <w:tblW w:w="10538" w:type="dxa"/>
        <w:tblInd w:w="-885" w:type="dxa"/>
        <w:tblBorders>
          <w:top w:val="single" w:sz="4" w:space="0" w:color="1F497D"/>
          <w:left w:val="single" w:sz="4" w:space="0" w:color="1F497D"/>
          <w:bottom w:val="single" w:sz="4" w:space="0" w:color="1F497D"/>
          <w:right w:val="single" w:sz="4" w:space="0" w:color="1F497D"/>
        </w:tblBorders>
        <w:tblLayout w:type="fixed"/>
        <w:tblLook w:val="00A0"/>
      </w:tblPr>
      <w:tblGrid>
        <w:gridCol w:w="5207"/>
        <w:gridCol w:w="236"/>
        <w:gridCol w:w="5095"/>
      </w:tblGrid>
      <w:tr w:rsidR="00684AFB" w:rsidRPr="00B942A5" w:rsidTr="00B942A5">
        <w:tc>
          <w:tcPr>
            <w:tcW w:w="5245" w:type="dxa"/>
            <w:tcBorders>
              <w:top w:val="single" w:sz="4" w:space="0" w:color="1F497D"/>
              <w:bottom w:val="nil"/>
              <w:right w:val="single" w:sz="4" w:space="0" w:color="154F74"/>
            </w:tcBorders>
            <w:shd w:val="clear" w:color="auto" w:fill="FFFFFF"/>
            <w:vAlign w:val="center"/>
          </w:tcPr>
          <w:p w:rsidR="00684AFB" w:rsidRPr="00B942A5" w:rsidRDefault="00684AFB" w:rsidP="00B942A5">
            <w:pPr>
              <w:spacing w:after="0" w:line="240" w:lineRule="auto"/>
              <w:jc w:val="center"/>
              <w:rPr>
                <w:b/>
              </w:rPr>
            </w:pPr>
            <w:r w:rsidRPr="00B942A5">
              <w:rPr>
                <w:b/>
              </w:rPr>
              <w:t>A preencher pelos serviços:</w:t>
            </w:r>
          </w:p>
        </w:tc>
        <w:tc>
          <w:tcPr>
            <w:tcW w:w="160" w:type="dxa"/>
            <w:tcBorders>
              <w:top w:val="single" w:sz="4" w:space="0" w:color="FFFFFF"/>
              <w:left w:val="single" w:sz="4" w:space="0" w:color="154F74"/>
              <w:bottom w:val="nil"/>
              <w:right w:val="single" w:sz="4" w:space="0" w:color="154F74"/>
            </w:tcBorders>
            <w:shd w:val="clear" w:color="auto" w:fill="FFFFFF"/>
            <w:vAlign w:val="center"/>
          </w:tcPr>
          <w:p w:rsidR="00684AFB" w:rsidRPr="00B942A5" w:rsidRDefault="00684AFB" w:rsidP="00B942A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133" w:type="dxa"/>
            <w:tcBorders>
              <w:top w:val="single" w:sz="4" w:space="0" w:color="1F497D"/>
              <w:left w:val="single" w:sz="4" w:space="0" w:color="154F74"/>
              <w:bottom w:val="nil"/>
            </w:tcBorders>
            <w:shd w:val="clear" w:color="auto" w:fill="FFFFFF"/>
            <w:vAlign w:val="center"/>
          </w:tcPr>
          <w:p w:rsidR="00684AFB" w:rsidRPr="00B942A5" w:rsidRDefault="00684AFB" w:rsidP="00B942A5">
            <w:pPr>
              <w:spacing w:after="0" w:line="240" w:lineRule="auto"/>
              <w:jc w:val="center"/>
              <w:rPr>
                <w:b/>
              </w:rPr>
            </w:pPr>
            <w:r w:rsidRPr="00B942A5">
              <w:rPr>
                <w:b/>
              </w:rPr>
              <w:t>Assinatura do responsável</w:t>
            </w:r>
          </w:p>
        </w:tc>
      </w:tr>
      <w:tr w:rsidR="00684AFB" w:rsidRPr="00B942A5" w:rsidTr="00B942A5">
        <w:trPr>
          <w:trHeight w:val="455"/>
        </w:trPr>
        <w:tc>
          <w:tcPr>
            <w:tcW w:w="5245" w:type="dxa"/>
            <w:tcBorders>
              <w:top w:val="nil"/>
              <w:bottom w:val="single" w:sz="4" w:space="0" w:color="1F497D"/>
              <w:right w:val="single" w:sz="4" w:space="0" w:color="154F74"/>
            </w:tcBorders>
            <w:shd w:val="clear" w:color="auto" w:fill="FFFFFF"/>
            <w:vAlign w:val="center"/>
          </w:tcPr>
          <w:p w:rsidR="00684AFB" w:rsidRPr="00B942A5" w:rsidRDefault="00684AFB" w:rsidP="00B942A5">
            <w:pPr>
              <w:spacing w:after="0" w:line="240" w:lineRule="auto"/>
              <w:jc w:val="center"/>
            </w:pPr>
            <w:r w:rsidRPr="00B942A5">
              <w:t>Sócio nº: _|_|_|_|      Data de inscrição: ___/___/___</w:t>
            </w:r>
          </w:p>
        </w:tc>
        <w:tc>
          <w:tcPr>
            <w:tcW w:w="160" w:type="dxa"/>
            <w:tcBorders>
              <w:top w:val="nil"/>
              <w:left w:val="single" w:sz="4" w:space="0" w:color="154F74"/>
              <w:bottom w:val="single" w:sz="4" w:space="0" w:color="FFFFFF"/>
              <w:right w:val="single" w:sz="4" w:space="0" w:color="154F74"/>
            </w:tcBorders>
            <w:vAlign w:val="center"/>
          </w:tcPr>
          <w:p w:rsidR="00684AFB" w:rsidRPr="00B942A5" w:rsidRDefault="00684AFB" w:rsidP="00B942A5">
            <w:pPr>
              <w:spacing w:after="0" w:line="240" w:lineRule="auto"/>
              <w:jc w:val="center"/>
            </w:pPr>
          </w:p>
        </w:tc>
        <w:tc>
          <w:tcPr>
            <w:tcW w:w="5133" w:type="dxa"/>
            <w:tcBorders>
              <w:top w:val="nil"/>
              <w:left w:val="single" w:sz="4" w:space="0" w:color="154F74"/>
              <w:bottom w:val="single" w:sz="4" w:space="0" w:color="1F497D"/>
            </w:tcBorders>
            <w:vAlign w:val="center"/>
          </w:tcPr>
          <w:p w:rsidR="00684AFB" w:rsidRPr="00B942A5" w:rsidRDefault="00684AFB" w:rsidP="00B942A5">
            <w:pPr>
              <w:spacing w:after="0" w:line="240" w:lineRule="auto"/>
              <w:jc w:val="center"/>
            </w:pPr>
            <w:r w:rsidRPr="00B942A5">
              <w:t>_________________________________</w:t>
            </w:r>
          </w:p>
        </w:tc>
      </w:tr>
    </w:tbl>
    <w:p w:rsidR="00684AFB" w:rsidRDefault="00684AFB" w:rsidP="00273EB7">
      <w:pPr>
        <w:sectPr w:rsidR="00684AFB" w:rsidSect="00D51164">
          <w:headerReference w:type="default" r:id="rId6"/>
          <w:footerReference w:type="default" r:id="rId7"/>
          <w:pgSz w:w="11906" w:h="16838"/>
          <w:pgMar w:top="1276" w:right="1701" w:bottom="426" w:left="1701" w:header="708" w:footer="403" w:gutter="0"/>
          <w:cols w:space="708"/>
          <w:docGrid w:linePitch="360"/>
        </w:sectPr>
      </w:pPr>
    </w:p>
    <w:p w:rsidR="00684AFB" w:rsidRPr="00C17C04" w:rsidRDefault="00684AFB" w:rsidP="00E65623"/>
    <w:sectPr w:rsidR="00684AFB" w:rsidRPr="00C17C04" w:rsidSect="00D51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701" w:bottom="426" w:left="1701" w:header="708" w:footer="5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AFB" w:rsidRDefault="00684AFB" w:rsidP="006641C0">
      <w:pPr>
        <w:spacing w:after="0" w:line="240" w:lineRule="auto"/>
      </w:pPr>
      <w:r>
        <w:separator/>
      </w:r>
    </w:p>
  </w:endnote>
  <w:endnote w:type="continuationSeparator" w:id="0">
    <w:p w:rsidR="00684AFB" w:rsidRDefault="00684AFB" w:rsidP="00664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AFB" w:rsidRDefault="00684AFB">
    <w:pPr>
      <w:pStyle w:val="Footer"/>
    </w:pPr>
    <w:r>
      <w:rPr>
        <w:noProof/>
        <w:lang w:eastAsia="pt-PT"/>
      </w:rPr>
      <w:pict>
        <v:rect id="_x0000_s2051" style="position:absolute;margin-left:-55.85pt;margin-top:4.7pt;width:127.05pt;height:26.95pt;z-index:251657728" stroked="f">
          <v:textbox style="mso-next-textbox:#_x0000_s2051">
            <w:txbxContent>
              <w:p w:rsidR="00684AFB" w:rsidRPr="00B942A5" w:rsidRDefault="00684AFB" w:rsidP="00000E52">
                <w:pPr>
                  <w:pStyle w:val="Header"/>
                  <w:rPr>
                    <w:rFonts w:ascii="Trebuchet MS" w:hAnsi="Trebuchet MS"/>
                    <w:color w:val="7F7F7F"/>
                    <w:sz w:val="14"/>
                    <w:szCs w:val="14"/>
                  </w:rPr>
                </w:pPr>
                <w:r w:rsidRPr="00B942A5">
                  <w:rPr>
                    <w:rFonts w:ascii="Trebuchet MS" w:hAnsi="Trebuchet MS"/>
                    <w:color w:val="7F7F7F"/>
                    <w:sz w:val="14"/>
                    <w:szCs w:val="14"/>
                  </w:rPr>
                  <w:t>Morada: Rua Dr. João Lúcio, n.º 4</w:t>
                </w:r>
              </w:p>
              <w:p w:rsidR="00684AFB" w:rsidRPr="00B942A5" w:rsidRDefault="00684AFB" w:rsidP="00000E52">
                <w:pPr>
                  <w:pStyle w:val="Header"/>
                  <w:rPr>
                    <w:color w:val="7F7F7F"/>
                    <w:sz w:val="14"/>
                    <w:szCs w:val="14"/>
                  </w:rPr>
                </w:pPr>
                <w:r w:rsidRPr="00B942A5">
                  <w:rPr>
                    <w:rFonts w:ascii="Trebuchet MS" w:hAnsi="Trebuchet MS"/>
                    <w:color w:val="7F7F7F"/>
                    <w:sz w:val="14"/>
                    <w:szCs w:val="14"/>
                  </w:rPr>
                  <w:t xml:space="preserve">             8000 - 329 Faro </w:t>
                </w:r>
              </w:p>
            </w:txbxContent>
          </v:textbox>
        </v:rect>
      </w:pict>
    </w:r>
    <w:r>
      <w:rPr>
        <w:noProof/>
        <w:lang w:eastAsia="pt-PT"/>
      </w:rPr>
      <w:pict>
        <v:rect id="_x0000_s2052" style="position:absolute;margin-left:0;margin-top:5.25pt;width:169.55pt;height:26.95pt;z-index:251658752;mso-position-horizontal:center;mso-position-horizontal-relative:margin" stroked="f">
          <v:textbox style="mso-next-textbox:#_x0000_s2052">
            <w:txbxContent>
              <w:p w:rsidR="00684AFB" w:rsidRPr="00B942A5" w:rsidRDefault="00684AFB" w:rsidP="00000E52">
                <w:pPr>
                  <w:pStyle w:val="Header"/>
                  <w:jc w:val="center"/>
                  <w:rPr>
                    <w:rFonts w:ascii="Trebuchet MS" w:hAnsi="Trebuchet MS"/>
                    <w:color w:val="7F7F7F"/>
                    <w:sz w:val="14"/>
                    <w:szCs w:val="14"/>
                  </w:rPr>
                </w:pPr>
                <w:r w:rsidRPr="00B942A5">
                  <w:rPr>
                    <w:rFonts w:ascii="Trebuchet MS" w:hAnsi="Trebuchet MS"/>
                    <w:color w:val="7F7F7F"/>
                    <w:sz w:val="14"/>
                    <w:szCs w:val="14"/>
                  </w:rPr>
                  <w:t>Tel.: 289 825 248 | 289 825 619 | 965 390 991</w:t>
                </w:r>
              </w:p>
              <w:p w:rsidR="00684AFB" w:rsidRPr="00B942A5" w:rsidRDefault="00684AFB" w:rsidP="00000E52">
                <w:pPr>
                  <w:pStyle w:val="Header"/>
                  <w:jc w:val="center"/>
                  <w:rPr>
                    <w:rFonts w:ascii="Trebuchet MS" w:hAnsi="Trebuchet MS"/>
                    <w:color w:val="7F7F7F"/>
                    <w:sz w:val="14"/>
                    <w:szCs w:val="14"/>
                  </w:rPr>
                </w:pPr>
                <w:r w:rsidRPr="00B942A5">
                  <w:rPr>
                    <w:rFonts w:ascii="Trebuchet MS" w:hAnsi="Trebuchet MS"/>
                    <w:color w:val="7F7F7F"/>
                    <w:sz w:val="14"/>
                    <w:szCs w:val="14"/>
                  </w:rPr>
                  <w:t>Fax: 289 801 823</w:t>
                </w:r>
              </w:p>
              <w:p w:rsidR="00684AFB" w:rsidRPr="00B942A5" w:rsidRDefault="00684AFB" w:rsidP="00000E52">
                <w:pPr>
                  <w:pStyle w:val="Header"/>
                  <w:jc w:val="center"/>
                  <w:rPr>
                    <w:color w:val="7F7F7F"/>
                    <w:sz w:val="14"/>
                    <w:szCs w:val="14"/>
                  </w:rPr>
                </w:pPr>
              </w:p>
            </w:txbxContent>
          </v:textbox>
          <w10:wrap anchorx="margin"/>
        </v:rect>
      </w:pict>
    </w:r>
    <w:r>
      <w:rPr>
        <w:noProof/>
        <w:lang w:eastAsia="pt-PT"/>
      </w:rPr>
      <w:pict>
        <v:rect id="_x0000_s2053" style="position:absolute;margin-left:357.4pt;margin-top:4.7pt;width:126.35pt;height:26.95pt;z-index:251659776" stroked="f">
          <v:textbox style="mso-next-textbox:#_x0000_s2053">
            <w:txbxContent>
              <w:p w:rsidR="00684AFB" w:rsidRPr="00B942A5" w:rsidRDefault="00684AFB" w:rsidP="00000E52">
                <w:pPr>
                  <w:pStyle w:val="Header"/>
                  <w:jc w:val="right"/>
                  <w:rPr>
                    <w:rFonts w:ascii="Trebuchet MS" w:hAnsi="Trebuchet MS"/>
                    <w:color w:val="7F7F7F"/>
                    <w:sz w:val="14"/>
                    <w:szCs w:val="14"/>
                  </w:rPr>
                </w:pPr>
                <w:r w:rsidRPr="00B942A5">
                  <w:rPr>
                    <w:rFonts w:ascii="Trebuchet MS" w:hAnsi="Trebuchet MS"/>
                    <w:color w:val="7F7F7F"/>
                    <w:sz w:val="14"/>
                    <w:szCs w:val="14"/>
                  </w:rPr>
                  <w:t>E-mail: geral@aihsa.pt</w:t>
                </w:r>
              </w:p>
              <w:p w:rsidR="00684AFB" w:rsidRPr="00B942A5" w:rsidRDefault="00684AFB" w:rsidP="00000E52">
                <w:pPr>
                  <w:pStyle w:val="Header"/>
                  <w:jc w:val="right"/>
                  <w:rPr>
                    <w:rFonts w:ascii="Trebuchet MS" w:hAnsi="Trebuchet MS"/>
                    <w:color w:val="7F7F7F"/>
                    <w:sz w:val="14"/>
                    <w:szCs w:val="14"/>
                  </w:rPr>
                </w:pPr>
                <w:r w:rsidRPr="00B942A5">
                  <w:rPr>
                    <w:rFonts w:ascii="Trebuchet MS" w:hAnsi="Trebuchet MS"/>
                    <w:color w:val="7F7F7F"/>
                    <w:sz w:val="14"/>
                    <w:szCs w:val="14"/>
                  </w:rPr>
                  <w:t xml:space="preserve">Site: www.aihsa.pt </w:t>
                </w:r>
              </w:p>
            </w:txbxContent>
          </v:textbox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AFB" w:rsidRDefault="00684AF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AFB" w:rsidRDefault="00684AFB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AFB" w:rsidRDefault="00684AF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AFB" w:rsidRDefault="00684AFB" w:rsidP="006641C0">
      <w:pPr>
        <w:spacing w:after="0" w:line="240" w:lineRule="auto"/>
      </w:pPr>
      <w:r>
        <w:separator/>
      </w:r>
    </w:p>
  </w:footnote>
  <w:footnote w:type="continuationSeparator" w:id="0">
    <w:p w:rsidR="00684AFB" w:rsidRDefault="00684AFB" w:rsidP="006641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AFB" w:rsidRPr="003F3220" w:rsidRDefault="00684AFB" w:rsidP="00D30DF4">
    <w:pPr>
      <w:pStyle w:val="Header"/>
      <w:tabs>
        <w:tab w:val="clear" w:pos="4252"/>
        <w:tab w:val="clear" w:pos="8504"/>
        <w:tab w:val="left" w:pos="6323"/>
      </w:tabs>
      <w:rPr>
        <w:rFonts w:ascii="Trebuchet MS" w:hAnsi="Trebuchet MS"/>
        <w:sz w:val="24"/>
        <w:szCs w:val="24"/>
      </w:rPr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3" o:spid="_x0000_s2049" type="#_x0000_t75" alt="LOGO AHISA NOVO cortado" style="position:absolute;margin-left:379.15pt;margin-top:-25.4pt;width:96.65pt;height:51.95pt;z-index:251656704;visibility:visible">
          <v:imagedata r:id="rId1" o:title=""/>
        </v:shape>
      </w:pict>
    </w:r>
    <w:r>
      <w:rPr>
        <w:noProof/>
        <w:lang w:eastAsia="pt-PT"/>
      </w:rPr>
      <w:pict>
        <v:rect id="_x0000_s2050" style="position:absolute;margin-left:-54.4pt;margin-top:-24.85pt;width:335.6pt;height:49.5pt;z-index:251655680" stroked="f" strokecolor="#1f497d">
          <v:textbox style="mso-next-textbox:#_x0000_s2050">
            <w:txbxContent>
              <w:p w:rsidR="00684AFB" w:rsidRPr="00B92ECF" w:rsidRDefault="00684AFB" w:rsidP="00851D32">
                <w:pPr>
                  <w:pStyle w:val="Header"/>
                  <w:ind w:left="142" w:hanging="142"/>
                  <w:rPr>
                    <w:rFonts w:ascii="Trebuchet MS" w:hAnsi="Trebuchet MS"/>
                    <w:color w:val="154F74"/>
                    <w:sz w:val="56"/>
                  </w:rPr>
                </w:pPr>
                <w:r w:rsidRPr="00B92ECF">
                  <w:rPr>
                    <w:rFonts w:ascii="Trebuchet MS" w:hAnsi="Trebuchet MS"/>
                    <w:color w:val="154F74"/>
                    <w:sz w:val="56"/>
                  </w:rPr>
                  <w:t xml:space="preserve">BOLETIM DE INSCRIÇÃO </w:t>
                </w:r>
              </w:p>
              <w:p w:rsidR="00684AFB" w:rsidRPr="00B942A5" w:rsidRDefault="00684AFB" w:rsidP="00000E52">
                <w:pPr>
                  <w:pStyle w:val="Header"/>
                  <w:rPr>
                    <w:rFonts w:ascii="Trebuchet MS" w:hAnsi="Trebuchet MS"/>
                    <w:color w:val="7F7F7F"/>
                    <w:sz w:val="21"/>
                    <w:szCs w:val="21"/>
                  </w:rPr>
                </w:pPr>
                <w:r w:rsidRPr="00B942A5">
                  <w:rPr>
                    <w:rFonts w:ascii="Trebuchet MS" w:hAnsi="Trebuchet MS"/>
                    <w:color w:val="7F7F7F"/>
                    <w:sz w:val="21"/>
                    <w:szCs w:val="21"/>
                  </w:rPr>
                  <w:t>Estabelecimentos de hotelaria, restauração, bebidas e outros</w:t>
                </w:r>
              </w:p>
            </w:txbxContent>
          </v:textbox>
        </v:rect>
      </w:pict>
    </w:r>
    <w:r>
      <w:rPr>
        <w:rFonts w:ascii="Trebuchet MS" w:hAnsi="Trebuchet MS"/>
        <w:sz w:val="24"/>
        <w:szCs w:val="24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AFB" w:rsidRDefault="00684AF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AFB" w:rsidRPr="003F3220" w:rsidRDefault="00684AFB" w:rsidP="00E93762">
    <w:pPr>
      <w:pStyle w:val="Header"/>
      <w:tabs>
        <w:tab w:val="clear" w:pos="4252"/>
        <w:tab w:val="clear" w:pos="8504"/>
        <w:tab w:val="left" w:pos="6323"/>
      </w:tabs>
      <w:rPr>
        <w:rFonts w:ascii="Trebuchet MS" w:hAnsi="Trebuchet MS"/>
        <w:sz w:val="24"/>
        <w:szCs w:val="24"/>
      </w:rPr>
    </w:pPr>
    <w:r>
      <w:rPr>
        <w:rFonts w:ascii="Trebuchet MS" w:hAnsi="Trebuchet MS"/>
        <w:sz w:val="24"/>
        <w:szCs w:val="24"/>
      </w:rPr>
      <w:tab/>
    </w:r>
  </w:p>
  <w:p w:rsidR="00684AFB" w:rsidRPr="00E93762" w:rsidRDefault="00684AFB" w:rsidP="00E93762">
    <w:pPr>
      <w:pStyle w:val="Header"/>
      <w:rPr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AFB" w:rsidRDefault="00684AF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9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41C0"/>
    <w:rsid w:val="00000E52"/>
    <w:rsid w:val="000A0FB8"/>
    <w:rsid w:val="000C55A2"/>
    <w:rsid w:val="00116A3F"/>
    <w:rsid w:val="0015149D"/>
    <w:rsid w:val="0016711F"/>
    <w:rsid w:val="0025182D"/>
    <w:rsid w:val="002567C5"/>
    <w:rsid w:val="00273EB7"/>
    <w:rsid w:val="00290C93"/>
    <w:rsid w:val="00383C65"/>
    <w:rsid w:val="003C2A13"/>
    <w:rsid w:val="003D0BF2"/>
    <w:rsid w:val="003F3220"/>
    <w:rsid w:val="004776B6"/>
    <w:rsid w:val="00486361"/>
    <w:rsid w:val="006557C0"/>
    <w:rsid w:val="0065659B"/>
    <w:rsid w:val="006641C0"/>
    <w:rsid w:val="00684AFB"/>
    <w:rsid w:val="006A17E3"/>
    <w:rsid w:val="006D0906"/>
    <w:rsid w:val="006E2E1A"/>
    <w:rsid w:val="006F30A1"/>
    <w:rsid w:val="00727685"/>
    <w:rsid w:val="007B45CA"/>
    <w:rsid w:val="00851D32"/>
    <w:rsid w:val="008C28DA"/>
    <w:rsid w:val="00907005"/>
    <w:rsid w:val="00927EE8"/>
    <w:rsid w:val="009633E4"/>
    <w:rsid w:val="009E3FFC"/>
    <w:rsid w:val="009F678B"/>
    <w:rsid w:val="00A72A3F"/>
    <w:rsid w:val="00B20137"/>
    <w:rsid w:val="00B35D7E"/>
    <w:rsid w:val="00B40B3E"/>
    <w:rsid w:val="00B92ECF"/>
    <w:rsid w:val="00B942A5"/>
    <w:rsid w:val="00BE141F"/>
    <w:rsid w:val="00C17C04"/>
    <w:rsid w:val="00C47600"/>
    <w:rsid w:val="00C763FB"/>
    <w:rsid w:val="00D30DF4"/>
    <w:rsid w:val="00D51164"/>
    <w:rsid w:val="00D65672"/>
    <w:rsid w:val="00DB381B"/>
    <w:rsid w:val="00E65623"/>
    <w:rsid w:val="00E93762"/>
    <w:rsid w:val="00EA3055"/>
    <w:rsid w:val="00EC227D"/>
    <w:rsid w:val="00F4043B"/>
    <w:rsid w:val="00F47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8D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641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641C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641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641C0"/>
    <w:rPr>
      <w:rFonts w:cs="Times New Roman"/>
    </w:rPr>
  </w:style>
  <w:style w:type="table" w:styleId="TableGrid">
    <w:name w:val="Table Grid"/>
    <w:basedOn w:val="TableNormal"/>
    <w:uiPriority w:val="99"/>
    <w:rsid w:val="003F322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E141F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00E52"/>
    <w:rPr>
      <w:rFonts w:cs="Times New Roman"/>
      <w:color w:val="0000FF"/>
      <w:u w:val="single"/>
    </w:rPr>
  </w:style>
  <w:style w:type="character" w:styleId="SubtleReference">
    <w:name w:val="Subtle Reference"/>
    <w:basedOn w:val="DefaultParagraphFont"/>
    <w:uiPriority w:val="99"/>
    <w:qFormat/>
    <w:rsid w:val="000C55A2"/>
    <w:rPr>
      <w:rFonts w:cs="Times New Roman"/>
      <w:smallCaps/>
      <w:color w:val="C0504D"/>
      <w:u w:val="single"/>
    </w:rPr>
  </w:style>
  <w:style w:type="character" w:styleId="BookTitle">
    <w:name w:val="Book Title"/>
    <w:basedOn w:val="DefaultParagraphFont"/>
    <w:uiPriority w:val="99"/>
    <w:qFormat/>
    <w:rsid w:val="00E93762"/>
    <w:rPr>
      <w:rFonts w:cs="Times New Roman"/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403</Words>
  <Characters>2181</Characters>
  <Application>Microsoft Office Outlook</Application>
  <DocSecurity>0</DocSecurity>
  <Lines>0</Lines>
  <Paragraphs>0</Paragraphs>
  <ScaleCrop>false</ScaleCrop>
  <Company>AIHSA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EXPLORAÇÃO</dc:title>
  <dc:subject/>
  <dc:creator>AIHSA</dc:creator>
  <cp:keywords/>
  <dc:description/>
  <cp:lastModifiedBy>Gracinda</cp:lastModifiedBy>
  <cp:revision>2</cp:revision>
  <dcterms:created xsi:type="dcterms:W3CDTF">2016-08-17T13:18:00Z</dcterms:created>
  <dcterms:modified xsi:type="dcterms:W3CDTF">2016-08-17T13:18:00Z</dcterms:modified>
</cp:coreProperties>
</file>